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3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7BF980" wp14:editId="601F929E">
            <wp:extent cx="4165200" cy="596520"/>
            <wp:effectExtent l="0" t="0" r="0" b="0"/>
            <wp:docPr id="83" name="TE7KR40.eps" descr="id:2147486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520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6489F8D" wp14:editId="1B1DAA22">
            <wp:extent cx="4254120" cy="558360"/>
            <wp:effectExtent l="0" t="0" r="0" b="0"/>
            <wp:docPr id="84" name="TE7KR41.eps" descr="id:2147486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412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C149FE2" wp14:editId="1E469086">
            <wp:extent cx="4533840" cy="582840"/>
            <wp:effectExtent l="0" t="0" r="0" b="0"/>
            <wp:docPr id="85" name="TE7KR42.eps" descr="id:2147486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84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4231BFB" wp14:editId="21F5219C">
            <wp:extent cx="4102560" cy="582840"/>
            <wp:effectExtent l="0" t="0" r="0" b="0"/>
            <wp:docPr id="86" name="TE7KR43.eps" descr="id:2147486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025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41724B4" wp14:editId="16E7EEBA">
            <wp:extent cx="3987720" cy="774000"/>
            <wp:effectExtent l="0" t="0" r="0" b="0"/>
            <wp:docPr id="87" name="TE7KR44.eps" descr="id:2147486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772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ABE072C" wp14:editId="47260644">
            <wp:extent cx="4151880" cy="558360"/>
            <wp:effectExtent l="0" t="0" r="0" b="0"/>
            <wp:docPr id="88" name="TE7KR45.eps" descr="id:2147486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188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good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right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behind the teachers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there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it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it does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sit at the back of the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 front of the blackboard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sorry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in Class 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great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large and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Across from the science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often play football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lastRenderedPageBreak/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girls in Linda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47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24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reading rooms in the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three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Mary is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sports field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in the classroom 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library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on the wall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map of China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map of the UK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map of the world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library is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front of the science building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next to the science building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behind the science building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football is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sports field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classroom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gym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class is Bob in?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Two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Four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computers are there in Linda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classroom?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Three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can we know about the classroom?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new and big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old and small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big and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desks are there in the classroom?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Fifty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Fifty-one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classrooms are there in the classroom building?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the school hall?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front of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front of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Next to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80"/>
        <w:gridCol w:w="4887"/>
      </w:tblGrid>
      <w:tr w:rsidR="004F31A3" w:rsidRPr="00234608" w:rsidTr="0006129D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A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of our school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4F31A3" w:rsidRPr="00234608" w:rsidTr="0006129D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 green building</w:t>
            </w:r>
          </w:p>
        </w:tc>
      </w:tr>
      <w:tr w:rsidR="004F31A3" w:rsidRPr="00234608" w:rsidTr="0006129D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science building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the library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4F31A3" w:rsidRPr="00234608" w:rsidTr="0006129D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building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next to the science building</w:t>
            </w:r>
          </w:p>
        </w:tc>
      </w:tr>
      <w:tr w:rsidR="004F31A3" w:rsidRPr="00234608" w:rsidTr="0006129D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teachers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building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between the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building and the dining hall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4F31A3" w:rsidRPr="00234608" w:rsidTr="0006129D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sports field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F31A3" w:rsidRPr="00234608" w:rsidRDefault="004F31A3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in the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of the school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</w:tbl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4F31A3" w:rsidRPr="00234608" w:rsidRDefault="004F31A3" w:rsidP="0006129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library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beautiful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My school is very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It is near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lake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 you know it?It is Sunshine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my school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There is a big sports field in my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 often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sports on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Our classroom building is behind the sports field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Our classroom is big and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spend most of the time in our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library is between the classroom building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teachers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are many books in the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often read books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 music hall in our school,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teachers in my school are very kind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am happy in my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name is Judy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student from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7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d like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you around my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very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There are five buildings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my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red one is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are 24 classrooms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10 offices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classroom is on the second floor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sit at the back of the classroom because 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very tall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other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buildings are the library, the dining hall, the gym and the science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library is between the dining hall and the gym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favourite place in our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reading there when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free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also like the sports field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like playing ball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there, especially(</w:t>
      </w:r>
      <w:r w:rsidRPr="00234608">
        <w:rPr>
          <w:rFonts w:ascii="Times New Roman" w:eastAsia="宋体" w:hAnsi="宋体"/>
          <w:color w:val="000000" w:themeColor="text1"/>
        </w:rPr>
        <w:t>尤其</w:t>
      </w:r>
      <w:r w:rsidRPr="00234608">
        <w:rPr>
          <w:rFonts w:ascii="Times New Roman" w:eastAsia="宋体" w:hAnsi="宋体"/>
          <w:color w:val="000000" w:themeColor="text1"/>
        </w:rPr>
        <w:t>)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sports field is over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Look!Some students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They are so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!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/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show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shows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 show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or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three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jackets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games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piano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are eating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are telling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are playing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exciting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sadly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excited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lastRenderedPageBreak/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am a student in a great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Let me introduce my school to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Our school is not very big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As you enter the school, on your right, there is a big garden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full of beautiful flowers and green trees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to take a walk in the garden after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makes me feel relaxed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Next to the garden is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many different kinds of books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often go there to read and study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Across from the library is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Our classrooms are on the second floor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teachers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offices are on the first floor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Behind the classroom building is the sports field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have PE classes and play sports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favourite place in the school is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it because it is quiet and I can focus on my study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usually read books and do my homework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does the writer feel when he takes a walk in the garden?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Excited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Tired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Relaxed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across from the library?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garden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sports field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are the writer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classrooms?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first floor of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second floor of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third floor of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the writer usually do in the library?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usually takes a walk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usually plays sports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usually reads books and does homework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B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My name is Han Mei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Chinese girl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14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Now I am studying in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Our school is very big and nice! There are six buildings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our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really big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sports field is on the right of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Every day many students do sports on the sports field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library is behind the sports field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Students can read books there after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can borrow some books,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 nice place to study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 can see a swimming pool near the school gate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Many students like swimming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Look! They are swimming 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love my school!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Han Mei comes from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China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UK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buildings does Han Mei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 have?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 we know about the swimming pool?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Many students are swimming in the swimming pool 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swimming pool is near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swimming pool is big and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is NOT true?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Han Mei is fourteen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Students can borrow books from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Han Mei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 is small but nice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Hi, I am Guo Peng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middle school student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school is a very beautiful place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school has a big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many different kinds of books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has books of all subjects(</w:t>
      </w:r>
      <w:r w:rsidRPr="00234608">
        <w:rPr>
          <w:rFonts w:ascii="Times New Roman" w:eastAsia="宋体" w:hAnsi="宋体"/>
          <w:color w:val="000000" w:themeColor="text1"/>
        </w:rPr>
        <w:t>科目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also has a lot of storybooks and newspapers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In the library, there are rows(</w:t>
      </w:r>
      <w:r w:rsidRPr="00234608">
        <w:rPr>
          <w:rFonts w:ascii="Times New Roman" w:eastAsia="宋体" w:hAnsi="宋体"/>
          <w:color w:val="000000" w:themeColor="text1"/>
        </w:rPr>
        <w:t>排</w:t>
      </w:r>
      <w:r w:rsidRPr="00234608">
        <w:rPr>
          <w:rFonts w:ascii="Times New Roman" w:eastAsia="宋体" w:hAnsi="宋体"/>
          <w:color w:val="000000" w:themeColor="text1"/>
        </w:rPr>
        <w:t>) of desks and chairs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can sit there to read books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looks very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And books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kept in good order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easy for students to find what they need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All the students can go to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all have library cards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Before going into the library, we must show our cards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can take one book at a time from the school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must give back the book in a week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Or we can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borrow(</w:t>
      </w:r>
      <w:r w:rsidRPr="00234608">
        <w:rPr>
          <w:rFonts w:ascii="Times New Roman" w:eastAsia="宋体" w:hAnsi="宋体"/>
          <w:color w:val="000000" w:themeColor="text1"/>
        </w:rPr>
        <w:t>借</w:t>
      </w:r>
      <w:r w:rsidRPr="00234608">
        <w:rPr>
          <w:rFonts w:ascii="Times New Roman" w:eastAsia="宋体" w:hAnsi="宋体"/>
          <w:color w:val="000000" w:themeColor="text1"/>
        </w:rPr>
        <w:t>) books next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The librarian(</w:t>
      </w:r>
      <w:r w:rsidRPr="00234608">
        <w:rPr>
          <w:rFonts w:ascii="Times New Roman" w:eastAsia="宋体" w:hAnsi="宋体"/>
          <w:color w:val="000000" w:themeColor="text1"/>
        </w:rPr>
        <w:t>图书管理员</w:t>
      </w:r>
      <w:r w:rsidRPr="00234608">
        <w:rPr>
          <w:rFonts w:ascii="Times New Roman" w:eastAsia="宋体" w:hAnsi="宋体"/>
          <w:color w:val="000000" w:themeColor="text1"/>
        </w:rPr>
        <w:t>) is a nice woman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friendly to all students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all like 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always helps us find books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Sometimes we ask her some questions about books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always happy to answer these questions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like reading books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Every day I go to the library to read books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love to visit my school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 good place to read and study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school library has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宋体" w:eastAsia="宋体" w:hAnsi="宋体" w:cs="宋体" w:hint="eastAsia"/>
          <w:color w:val="000000" w:themeColor="text1"/>
        </w:rPr>
        <w:t>①</w:t>
      </w:r>
      <w:r w:rsidRPr="00234608">
        <w:rPr>
          <w:rFonts w:ascii="Times New Roman" w:eastAsia="宋体" w:hAnsi="宋体"/>
          <w:color w:val="000000" w:themeColor="text1"/>
        </w:rPr>
        <w:t>pictures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宋体" w:eastAsia="宋体" w:hAnsi="宋体" w:cs="宋体" w:hint="eastAsia"/>
          <w:color w:val="000000" w:themeColor="text1"/>
        </w:rPr>
        <w:t>②</w:t>
      </w:r>
      <w:r w:rsidRPr="00234608">
        <w:rPr>
          <w:rFonts w:ascii="Times New Roman" w:eastAsia="宋体" w:hAnsi="宋体"/>
          <w:color w:val="000000" w:themeColor="text1"/>
        </w:rPr>
        <w:t>storybooks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宋体" w:eastAsia="宋体" w:hAnsi="宋体" w:cs="宋体" w:hint="eastAsia"/>
          <w:color w:val="000000" w:themeColor="text1"/>
        </w:rPr>
        <w:t>③</w:t>
      </w:r>
      <w:r w:rsidRPr="00234608">
        <w:rPr>
          <w:rFonts w:ascii="Times New Roman" w:eastAsia="宋体" w:hAnsi="宋体"/>
          <w:color w:val="000000" w:themeColor="text1"/>
        </w:rPr>
        <w:t>newspapers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宋体" w:eastAsia="宋体" w:hAnsi="宋体" w:cs="宋体" w:hint="eastAsia"/>
          <w:color w:val="000000" w:themeColor="text1"/>
        </w:rPr>
        <w:t>④</w:t>
      </w:r>
      <w:r w:rsidRPr="00234608">
        <w:rPr>
          <w:rFonts w:ascii="Times New Roman" w:eastAsia="宋体" w:hAnsi="宋体"/>
          <w:color w:val="000000" w:themeColor="text1"/>
        </w:rPr>
        <w:t>science books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宋体" w:eastAsia="宋体" w:hAnsi="宋体" w:cs="宋体" w:hint="eastAsia"/>
          <w:color w:val="000000" w:themeColor="text1"/>
        </w:rPr>
        <w:t>①②③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宋体" w:eastAsia="宋体" w:hAnsi="宋体" w:cs="宋体" w:hint="eastAsia"/>
          <w:color w:val="000000" w:themeColor="text1"/>
        </w:rPr>
        <w:t>①②④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宋体" w:eastAsia="宋体" w:hAnsi="宋体" w:cs="宋体" w:hint="eastAsia"/>
          <w:color w:val="000000" w:themeColor="text1"/>
        </w:rPr>
        <w:t>②③④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underlined phrase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kept in good order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in paragraph 2 means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”.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杂乱无章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整齐有序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一尘不染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From the passage we can know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students can take three books at a time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Guo Peng loves reading books in the library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librarian is strict(</w:t>
      </w:r>
      <w:r w:rsidRPr="00234608">
        <w:rPr>
          <w:rFonts w:ascii="Times New Roman" w:eastAsia="宋体" w:hAnsi="宋体"/>
          <w:color w:val="000000" w:themeColor="text1"/>
        </w:rPr>
        <w:t>严格的</w:t>
      </w:r>
      <w:r w:rsidRPr="00234608">
        <w:rPr>
          <w:rFonts w:ascii="Times New Roman" w:eastAsia="宋体" w:hAnsi="宋体"/>
          <w:color w:val="000000" w:themeColor="text1"/>
        </w:rPr>
        <w:t>) with the students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best title of this passage?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Library Teacher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Books in the Library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School Library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Look!This is a picture of my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You can see a teacher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desk and 22 students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desks in the picture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books are on the teacher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pencil box is on my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My schoolbag is on my desk,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basketball is on the floor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playing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teacher is Miss Smith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 Chinese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girls are Linda and Jane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13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 is Mike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12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We are in Class 3, Grade 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a nice picture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like her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 can also see a teacher, two girls and a boy in the picture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big and tidy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 pens and two rulers are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my good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put books everywhere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name is Jack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my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very big and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64 classes, 260 teachers and about 2,500 students in the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middle of the school there is a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for us to have classes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All the classrooms are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some small rooms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offices for the teachers to work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All the teachers get ready for(</w:t>
      </w:r>
      <w:r w:rsidRPr="00234608">
        <w:rPr>
          <w:rFonts w:ascii="Times New Roman" w:eastAsia="宋体" w:hAnsi="宋体"/>
          <w:color w:val="000000" w:themeColor="text1"/>
        </w:rPr>
        <w:t>为……作好准备</w:t>
      </w:r>
      <w:r w:rsidRPr="00234608">
        <w:rPr>
          <w:rFonts w:ascii="Times New Roman" w:eastAsia="宋体" w:hAnsi="宋体"/>
          <w:color w:val="000000" w:themeColor="text1"/>
        </w:rPr>
        <w:t>) their classes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In front of the classroom building, there is a small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the library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many books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teachers and the students like to read books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Sometimes they borrow books from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is a dining hall behind 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of the students have lunch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school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classroom building is in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the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are 260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in this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library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the classroom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 you like Jack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school?Why or why not?</w:t>
      </w:r>
    </w:p>
    <w:p w:rsidR="004F31A3" w:rsidRPr="00234608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</w:t>
      </w:r>
      <w:r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="004F31A3"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紧挨着科技楼的那座建筑物是计算机楼。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 building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the science building is the computer building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在我们教室里有一个特殊的书架。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There is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in our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办公楼在哪里</w:t>
      </w:r>
      <w:r w:rsidRPr="00234608">
        <w:rPr>
          <w:rFonts w:ascii="Times New Roman" w:eastAsia="宋体" w:hAnsi="宋体"/>
          <w:color w:val="000000" w:themeColor="text1"/>
        </w:rPr>
        <w:t>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the teachers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building?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他们把重要的通知贴在黑板上。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important notices on the blackboard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图书馆在体育馆的对面。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 library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the gym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在各题空白处填入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Hello!I am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student from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Welcome to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8CB2C08" wp14:editId="4564F3C4">
            <wp:extent cx="915840" cy="16452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(we)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my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Please come in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Twenty 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CE87D45" wp14:editId="0E1A9C75">
            <wp:extent cx="915840" cy="16452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(desk) and twenty chairs are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This is 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(Tom)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(like) reading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Look!Many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(book) are on his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That is Tina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Red is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(she) favourite colour, so her schoolbag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pencil box are red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is my desk?It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over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sports and I have a ping-pong bat and a football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under my chair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That big desk is Miss Li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 nice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She often 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(play) games with us in the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假如你是李明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请以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My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>为题写一篇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词左右的短文来介绍你的学校。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提示词语</w:t>
      </w:r>
      <w:r w:rsidRPr="00234608">
        <w:rPr>
          <w:rFonts w:ascii="Times New Roman" w:eastAsia="宋体" w:hAnsi="宋体"/>
          <w:color w:val="000000" w:themeColor="text1"/>
        </w:rPr>
        <w:t>:building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between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in front of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classroom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library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提示问题</w:t>
      </w:r>
      <w:r w:rsidRPr="00234608">
        <w:rPr>
          <w:rFonts w:ascii="Times New Roman" w:eastAsia="宋体" w:hAnsi="宋体"/>
          <w:color w:val="000000" w:themeColor="text1"/>
        </w:rPr>
        <w:t>: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 w:cs="Times New Roman"/>
          <w:color w:val="000000" w:themeColor="text1"/>
        </w:rPr>
        <w:t>·</w:t>
      </w:r>
      <w:r w:rsidRPr="00234608">
        <w:rPr>
          <w:rFonts w:ascii="Times New Roman" w:eastAsia="宋体" w:hAnsi="宋体"/>
          <w:color w:val="000000" w:themeColor="text1"/>
        </w:rPr>
        <w:t>How many buildings are there?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 w:cs="Times New Roman"/>
          <w:color w:val="000000" w:themeColor="text1"/>
        </w:rPr>
        <w:t>·</w:t>
      </w:r>
      <w:r w:rsidRPr="00234608">
        <w:rPr>
          <w:rFonts w:ascii="Times New Roman" w:eastAsia="宋体" w:hAnsi="宋体"/>
          <w:color w:val="000000" w:themeColor="text1"/>
        </w:rPr>
        <w:t>What can you do in each building?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My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School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06129D" w:rsidRPr="00513DA5" w:rsidRDefault="0006129D" w:rsidP="00061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F31A3" w:rsidRPr="00234608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F31A3" w:rsidRDefault="004F31A3">
      <w:r>
        <w:br w:type="page"/>
      </w:r>
    </w:p>
    <w:p w:rsidR="004F31A3" w:rsidRPr="002C04DD" w:rsidRDefault="004F31A3" w:rsidP="004F31A3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lastRenderedPageBreak/>
        <w:t>参考答案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W:Is there a dinning hall?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there 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M:This is our music hall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beautiful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classroom like?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large and clean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M:Is there a blackboard in your classroom?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we have a big blackboard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M:Kate, where is the teachers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 xml:space="preserve"> building?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in front of the library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M:Are there any bookcases?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there are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 is the school hall?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there an art building in your school?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 is the teacher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desk?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school like?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many students are there in your classroom?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Why do you like the dining hall?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M:Hi, Linda, how many students are there in your class?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W:There are 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23 boys and 24 girls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M:Hi, Linda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 there any reading rooms in your school?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One is for the teachers, and the other two are for the students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M:I want to go to the library with Mary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she in the classroom now?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All the students are on the sports field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W:Look! There is a map on the wall of the classroom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that a map of the UK?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a map of China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think it is very beautiful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M:Where is the library?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lastRenderedPageBreak/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next to the science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W:Hi, Jack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this football yours?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M:No, it isn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Mine is in the classroom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M:My name is Bob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in Class Two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W:Nice to meet you, Bob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name is Linda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in Class Four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M:Nice to meet you too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 there any computers in your classroom?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W:Yes,there are two computers in our classroom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M:We have only one in our classroom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W:Is your classroom new?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But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big and clean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W:How many desks are there in it?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M:Fifty for students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And there is one for our teacher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W:Is there a clock on the wall?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But there are two maps on the wall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often use them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W:Hi, Dad!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M:Hi, dear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Your school looks beautiful!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Dad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Let me show you around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Look!This is our classroom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are 40 classrooms in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that white building in front of it?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W:Oh!It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our school library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are many books in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M:And what about the one next to the library?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our school hall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M:This is a map of our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Look!There is a green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the library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science building is behind the library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And next to the science building is the classroom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Across from the classroom building, there are three buildings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re the art building, the teachers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 xml:space="preserve"> building and the dining hall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teachers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 xml:space="preserve"> building is between the art building and the dining hall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the sports field?Look!It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in the middle of the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map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library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behind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classroom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middle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="0006129D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="0006129D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big and beautiful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middle of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teachers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in front of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Yes, I do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Because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big and beautiful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答案不唯一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next to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special bookcase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 is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put up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across from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our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desks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Tom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</w:t>
      </w:r>
    </w:p>
    <w:p w:rsidR="004F31A3" w:rsidRPr="009E33E6" w:rsidRDefault="004F31A3" w:rsidP="0006129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likes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books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and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plays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My</w:t>
      </w:r>
      <w:r w:rsidRPr="009E33E6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School </w:t>
      </w:r>
    </w:p>
    <w:p w:rsidR="004F31A3" w:rsidRPr="009E33E6" w:rsidRDefault="004F31A3" w:rsidP="004F31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My school is very big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are four buildings in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This is the classroom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Our classrooms are in it and we study there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are also classrooms for painting and singing in the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library is in front of the classroom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After class, we can go to the library to read and borrow books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dining hall is between the library and the science building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can have lunch in the dining hall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love my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647169" w:rsidRPr="004F31A3" w:rsidRDefault="00647169" w:rsidP="00B50CDA">
      <w:bookmarkStart w:id="0" w:name="_GoBack"/>
      <w:bookmarkEnd w:id="0"/>
    </w:p>
    <w:sectPr w:rsidR="00647169" w:rsidRPr="004F31A3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29D" w:rsidRDefault="0006129D" w:rsidP="0006129D">
      <w:r>
        <w:separator/>
      </w:r>
    </w:p>
  </w:endnote>
  <w:endnote w:type="continuationSeparator" w:id="0">
    <w:p w:rsidR="0006129D" w:rsidRDefault="0006129D" w:rsidP="0006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29D" w:rsidRDefault="0006129D" w:rsidP="0006129D">
      <w:r>
        <w:separator/>
      </w:r>
    </w:p>
  </w:footnote>
  <w:footnote w:type="continuationSeparator" w:id="0">
    <w:p w:rsidR="0006129D" w:rsidRDefault="0006129D" w:rsidP="0006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A3"/>
    <w:rsid w:val="0006129D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F31A3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CA2CE5-8147-4259-A07D-AD9A3392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1A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4F31A3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F31A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4F31A3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4F31A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4F31A3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4F31A3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4F31A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4F31A3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4F31A3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4F31A3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4F31A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4F31A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4F31A3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4F31A3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4F31A3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4F31A3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4F31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12</Pages>
  <Words>3203</Words>
  <Characters>12446</Characters>
  <Application>Microsoft Office Word</Application>
  <DocSecurity>0</DocSecurity>
  <Lines>103</Lines>
  <Paragraphs>31</Paragraphs>
  <ScaleCrop>false</ScaleCrop>
  <Company>微软中国</Company>
  <LinksUpToDate>false</LinksUpToDate>
  <CharactersWithSpaces>15618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2025-09-09T07:32:00Z</dcterms:created>
  <dcterms:modified xsi:type="dcterms:W3CDTF">2025-09-09T07:41:00Z</dcterms:modified>
</cp:coreProperties>
</file>